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R5-246680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Orlando, United States, 18th Nov 2024 - 22nd Nov 2024</w:t>
      </w:r>
      <w:bookmarkStart w:id="1" w:name="_GoBack"/>
      <w:bookmarkEnd w:id="1"/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10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PRD21 CDS: </w:t>
            </w:r>
            <w:r>
              <w:rPr>
                <w:rFonts w:hint="eastAsia"/>
                <w:highlight w:val="none"/>
              </w:rPr>
              <w:t>PC3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19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default"/>
                <w:lang w:val="en-US"/>
              </w:rPr>
              <w:t>CA_n79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default"/>
                <w:lang w:val="en-US"/>
              </w:rPr>
              <w:t xml:space="preserve"> without and with UL configuration CA_n41A-n79C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60A5C6F"/>
    <w:rsid w:val="07F86FD0"/>
    <w:rsid w:val="087D297A"/>
    <w:rsid w:val="09804377"/>
    <w:rsid w:val="0C906407"/>
    <w:rsid w:val="0FDC646C"/>
    <w:rsid w:val="1003756C"/>
    <w:rsid w:val="112C348B"/>
    <w:rsid w:val="12943BD0"/>
    <w:rsid w:val="161D0664"/>
    <w:rsid w:val="163A7FE7"/>
    <w:rsid w:val="1B0E184C"/>
    <w:rsid w:val="1CF22270"/>
    <w:rsid w:val="25741C29"/>
    <w:rsid w:val="27BF730C"/>
    <w:rsid w:val="28517DB3"/>
    <w:rsid w:val="2B887546"/>
    <w:rsid w:val="2E2E26AD"/>
    <w:rsid w:val="2E3D0880"/>
    <w:rsid w:val="30E61DD3"/>
    <w:rsid w:val="31BC7211"/>
    <w:rsid w:val="351854D7"/>
    <w:rsid w:val="37033E36"/>
    <w:rsid w:val="37400CD9"/>
    <w:rsid w:val="3A700065"/>
    <w:rsid w:val="3C860E78"/>
    <w:rsid w:val="3D12591E"/>
    <w:rsid w:val="3D51271E"/>
    <w:rsid w:val="48793E96"/>
    <w:rsid w:val="4BC84CF7"/>
    <w:rsid w:val="4EDF1ABC"/>
    <w:rsid w:val="514E55EA"/>
    <w:rsid w:val="52397DEB"/>
    <w:rsid w:val="53BE569A"/>
    <w:rsid w:val="558945CE"/>
    <w:rsid w:val="55D9478A"/>
    <w:rsid w:val="56686AB3"/>
    <w:rsid w:val="58696007"/>
    <w:rsid w:val="5A7576B0"/>
    <w:rsid w:val="5B0A4FBD"/>
    <w:rsid w:val="61054C1C"/>
    <w:rsid w:val="638E5CCA"/>
    <w:rsid w:val="6B860A46"/>
    <w:rsid w:val="700A6CD3"/>
    <w:rsid w:val="714C0EDA"/>
    <w:rsid w:val="71666F4F"/>
    <w:rsid w:val="72012198"/>
    <w:rsid w:val="722A18B9"/>
    <w:rsid w:val="734D7008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2024-11-14T13:08:38Z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